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1041B0" w:rsidRPr="001041B0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 Λεπίδα νυστεριού</w:t>
            </w:r>
          </w:p>
        </w:tc>
      </w:tr>
      <w:tr w:rsidR="001041B0" w:rsidRPr="001041B0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1041B0" w:rsidRPr="001041B0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1041B0" w:rsidRPr="001041B0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041B0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41B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1041B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1041B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1041B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041B0" w:rsidRPr="001041B0" w:rsidTr="00296270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hAnsi="Tahoma" w:cs="Tahoma"/>
                <w:color w:val="000000"/>
                <w:sz w:val="18"/>
                <w:szCs w:val="18"/>
              </w:rPr>
              <w:t xml:space="preserve">Λεπίδα χειρουργική </w:t>
            </w:r>
            <w:proofErr w:type="spellStart"/>
            <w:r w:rsidRPr="001041B0">
              <w:rPr>
                <w:rFonts w:ascii="Tahoma" w:hAnsi="Tahoma" w:cs="Tahoma"/>
                <w:color w:val="000000"/>
                <w:sz w:val="18"/>
                <w:szCs w:val="18"/>
              </w:rPr>
              <w:t>Νο</w:t>
            </w:r>
            <w:proofErr w:type="spellEnd"/>
            <w:r w:rsidRPr="001041B0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22</w:t>
            </w:r>
          </w:p>
        </w:tc>
        <w:tc>
          <w:tcPr>
            <w:tcW w:w="1080" w:type="dxa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041B0" w:rsidRPr="001041B0" w:rsidTr="00296270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vAlign w:val="center"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hAnsi="Tahoma" w:cs="Tahoma"/>
                <w:color w:val="000000"/>
                <w:sz w:val="18"/>
                <w:szCs w:val="18"/>
              </w:rPr>
              <w:t>Συσκευασία 100τμχ</w:t>
            </w:r>
          </w:p>
        </w:tc>
        <w:tc>
          <w:tcPr>
            <w:tcW w:w="1080" w:type="dxa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1041B0" w:rsidRPr="001041B0" w:rsidTr="00296270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3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041B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041B0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1041B0" w:rsidRPr="001041B0" w:rsidRDefault="001041B0" w:rsidP="001041B0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041B0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1041B0" w:rsidRDefault="00B43CAA" w:rsidP="001041B0"/>
    <w:sectPr w:rsidR="00B43CAA" w:rsidRPr="001041B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1041B0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87C8A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2025-11-26T13:12:00Z</dcterms:created>
  <dcterms:modified xsi:type="dcterms:W3CDTF">2025-11-26T13:12:00Z</dcterms:modified>
</cp:coreProperties>
</file>